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03A" w:rsidRDefault="007D703A" w:rsidP="007D70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OLYVER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7D703A" w:rsidRDefault="007D703A" w:rsidP="007D70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703A" w:rsidRDefault="007D703A" w:rsidP="007D70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703A" w:rsidRDefault="007D703A" w:rsidP="007D70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Nov.1433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Stafford into land</w:t>
      </w:r>
    </w:p>
    <w:p w:rsidR="007D703A" w:rsidRDefault="007D703A" w:rsidP="007D70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Thomas Griffith(q.v.).</w:t>
      </w:r>
    </w:p>
    <w:p w:rsidR="007D703A" w:rsidRDefault="007D703A" w:rsidP="007D70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24-194)</w:t>
      </w:r>
    </w:p>
    <w:p w:rsidR="007D703A" w:rsidRDefault="007D703A" w:rsidP="007D70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703A" w:rsidRDefault="007D703A" w:rsidP="007D70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7D703A" w:rsidRDefault="007D703A" w:rsidP="007D70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 2016</w:t>
      </w:r>
      <w:bookmarkStart w:id="0" w:name="_GoBack"/>
      <w:bookmarkEnd w:id="0"/>
    </w:p>
    <w:sectPr w:rsidR="006B2F86" w:rsidRPr="007D703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03A" w:rsidRDefault="007D703A" w:rsidP="00E71FC3">
      <w:pPr>
        <w:spacing w:after="0" w:line="240" w:lineRule="auto"/>
      </w:pPr>
      <w:r>
        <w:separator/>
      </w:r>
    </w:p>
  </w:endnote>
  <w:endnote w:type="continuationSeparator" w:id="0">
    <w:p w:rsidR="007D703A" w:rsidRDefault="007D70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03A" w:rsidRDefault="007D703A" w:rsidP="00E71FC3">
      <w:pPr>
        <w:spacing w:after="0" w:line="240" w:lineRule="auto"/>
      </w:pPr>
      <w:r>
        <w:separator/>
      </w:r>
    </w:p>
  </w:footnote>
  <w:footnote w:type="continuationSeparator" w:id="0">
    <w:p w:rsidR="007D703A" w:rsidRDefault="007D70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03A"/>
    <w:rsid w:val="007D703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CFBC1"/>
  <w15:chartTrackingRefBased/>
  <w15:docId w15:val="{4A7E2295-F4CD-4761-BF5A-40CD71264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2016-05-12T20:52:00Z</dcterms:created>
  <dcterms:modified xsi:type="dcterms:W3CDTF">2016-05-12T21:02:00Z</dcterms:modified>
</cp:coreProperties>
</file>